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809" w:rsidRDefault="00A61809" w:rsidP="00A618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TOMEYS</w:t>
      </w:r>
      <w:r>
        <w:rPr>
          <w:rFonts w:ascii="Times New Roman" w:hAnsi="Times New Roman" w:cs="Times New Roman"/>
          <w:sz w:val="24"/>
          <w:szCs w:val="24"/>
        </w:rPr>
        <w:t xml:space="preserve">      (fl.1483)</w:t>
      </w:r>
    </w:p>
    <w:p w:rsidR="00A61809" w:rsidRDefault="00A61809" w:rsidP="00A618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1809" w:rsidRDefault="00A61809" w:rsidP="00A618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1809" w:rsidRDefault="00A61809" w:rsidP="00A618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Sep.1483</w:t>
      </w:r>
      <w:r>
        <w:rPr>
          <w:rFonts w:ascii="Times New Roman" w:hAnsi="Times New Roman" w:cs="Times New Roman"/>
          <w:sz w:val="24"/>
          <w:szCs w:val="24"/>
        </w:rPr>
        <w:tab/>
        <w:t>He was a witness of the Will of John Hardheede(q.v.).</w:t>
      </w:r>
    </w:p>
    <w:p w:rsidR="00A61809" w:rsidRDefault="00A61809" w:rsidP="00A618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(Logge vol.I pp.246-9)</w:t>
      </w:r>
    </w:p>
    <w:p w:rsidR="00A61809" w:rsidRDefault="00A61809" w:rsidP="00A618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1809" w:rsidRDefault="00A61809" w:rsidP="00A618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A61809" w:rsidP="00A618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809" w:rsidRDefault="00A61809" w:rsidP="00564E3C">
      <w:pPr>
        <w:spacing w:after="0" w:line="240" w:lineRule="auto"/>
      </w:pPr>
      <w:r>
        <w:separator/>
      </w:r>
    </w:p>
  </w:endnote>
  <w:endnote w:type="continuationSeparator" w:id="0">
    <w:p w:rsidR="00A61809" w:rsidRDefault="00A6180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61809">
      <w:rPr>
        <w:rFonts w:ascii="Times New Roman" w:hAnsi="Times New Roman" w:cs="Times New Roman"/>
        <w:noProof/>
        <w:sz w:val="24"/>
        <w:szCs w:val="24"/>
      </w:rPr>
      <w:t>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809" w:rsidRDefault="00A61809" w:rsidP="00564E3C">
      <w:pPr>
        <w:spacing w:after="0" w:line="240" w:lineRule="auto"/>
      </w:pPr>
      <w:r>
        <w:separator/>
      </w:r>
    </w:p>
  </w:footnote>
  <w:footnote w:type="continuationSeparator" w:id="0">
    <w:p w:rsidR="00A61809" w:rsidRDefault="00A6180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809"/>
    <w:rsid w:val="00372DC6"/>
    <w:rsid w:val="00564E3C"/>
    <w:rsid w:val="0064591D"/>
    <w:rsid w:val="00A6180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8D4AC2-DBAC-472F-9A6B-87CD11DFE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2016-01-09T21:16:00Z</dcterms:created>
  <dcterms:modified xsi:type="dcterms:W3CDTF">2016-01-09T21:16:00Z</dcterms:modified>
</cp:coreProperties>
</file>